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35224" w14:textId="77777777" w:rsidR="0064063D" w:rsidRDefault="00C41776" w:rsidP="002F307D">
      <w:pPr>
        <w:pStyle w:val="Heading1"/>
      </w:pPr>
      <w:r>
        <w:t>6 Simple Steps for Finding Your True Purpose</w:t>
      </w:r>
      <w:bookmarkStart w:id="0" w:name="_GoBack"/>
      <w:bookmarkEnd w:id="0"/>
    </w:p>
    <w:p w14:paraId="2912F98F" w14:textId="77777777" w:rsidR="002F307D" w:rsidRDefault="002F307D" w:rsidP="002F307D"/>
    <w:p w14:paraId="57FCAB8E" w14:textId="77777777" w:rsidR="002F307D" w:rsidRDefault="00C41776" w:rsidP="002F307D">
      <w:r>
        <w:t xml:space="preserve">If you have yet to find your true life's purpose yet, don't worry, you're not alone. It doesn't mean a failing on your part; it merely says that you've been busy taking care of other important things. Just </w:t>
      </w:r>
      <w:r>
        <w:t>like cultivating your inner creative, finding your true purpose in life is going to take some time and reflection. Here are six simple steps that you can start to take today to help you find your true life's purpose.</w:t>
      </w:r>
    </w:p>
    <w:p w14:paraId="134E40CD" w14:textId="77777777" w:rsidR="002F307D" w:rsidRDefault="002F307D" w:rsidP="002F307D"/>
    <w:p w14:paraId="3C18C6A0" w14:textId="77777777" w:rsidR="002F307D" w:rsidRDefault="00C41776" w:rsidP="002F307D">
      <w:pPr>
        <w:rPr>
          <w:b/>
        </w:rPr>
      </w:pPr>
      <w:r>
        <w:rPr>
          <w:b/>
        </w:rPr>
        <w:t>Pay Attention to What Interests You</w:t>
      </w:r>
    </w:p>
    <w:p w14:paraId="1D88ACE9" w14:textId="77777777" w:rsidR="009A7B73" w:rsidRDefault="00C41776" w:rsidP="002F307D">
      <w:r>
        <w:t>Do</w:t>
      </w:r>
      <w:r>
        <w:t xml:space="preserve"> you enjoy watching a lot of science fiction movies? Do you find yourself doodling during downtime and at meetings? Whatever it is, you’re drawn to it, which means that you have a natural interest in that activity. Take some time to dig a little deeper. </w:t>
      </w:r>
    </w:p>
    <w:p w14:paraId="1F5E36BF" w14:textId="77777777" w:rsidR="00643166" w:rsidRDefault="00643166" w:rsidP="002F307D"/>
    <w:p w14:paraId="7C66F787" w14:textId="77777777" w:rsidR="00643166" w:rsidRDefault="00C41776" w:rsidP="002F307D">
      <w:pPr>
        <w:rPr>
          <w:b/>
        </w:rPr>
      </w:pPr>
      <w:r>
        <w:rPr>
          <w:b/>
        </w:rPr>
        <w:t>Look into the Past</w:t>
      </w:r>
    </w:p>
    <w:p w14:paraId="1532F473" w14:textId="77777777" w:rsidR="00643166" w:rsidRDefault="00C41776" w:rsidP="002F307D">
      <w:r>
        <w:t>Consider what you enjoyed doing when you were younger. Think about what it is that you did for fun and entertainment. Try to remember what made you curious and what you imagined doing in the future. Try to remember as much as you can. Wr</w:t>
      </w:r>
      <w:r>
        <w:t xml:space="preserve">ite them down and see what still holds your attention. </w:t>
      </w:r>
    </w:p>
    <w:p w14:paraId="5ED8A3BC" w14:textId="77777777" w:rsidR="00812E45" w:rsidRDefault="00812E45" w:rsidP="002F307D"/>
    <w:p w14:paraId="380E59D6" w14:textId="77777777" w:rsidR="00812E45" w:rsidRDefault="00C41776" w:rsidP="002F307D">
      <w:pPr>
        <w:rPr>
          <w:b/>
        </w:rPr>
      </w:pPr>
      <w:r>
        <w:rPr>
          <w:b/>
        </w:rPr>
        <w:t>Don’t Worry Too Much About the Future</w:t>
      </w:r>
    </w:p>
    <w:p w14:paraId="199927DC" w14:textId="77777777" w:rsidR="00C61E5C" w:rsidRDefault="00C41776" w:rsidP="002F307D">
      <w:r>
        <w:t>Always worrying that you won't find that one thing that will make you happy and fulfilled is only going to hinder you. Instead, you need to focus on the present.</w:t>
      </w:r>
      <w:r>
        <w:t xml:space="preserve"> Focus on what you are currently doing and explore what you like. If you pressure yourself too much, you'll end up not liking anything.</w:t>
      </w:r>
    </w:p>
    <w:p w14:paraId="239AD07B" w14:textId="77777777" w:rsidR="00DE1E94" w:rsidRDefault="00DE1E94" w:rsidP="002F307D"/>
    <w:p w14:paraId="053CC2F2" w14:textId="77777777" w:rsidR="00DE1E94" w:rsidRDefault="00C41776" w:rsidP="002F307D">
      <w:pPr>
        <w:rPr>
          <w:b/>
        </w:rPr>
      </w:pPr>
      <w:r>
        <w:rPr>
          <w:b/>
        </w:rPr>
        <w:t>Try New Things</w:t>
      </w:r>
    </w:p>
    <w:p w14:paraId="070F839A" w14:textId="77777777" w:rsidR="00AF6038" w:rsidRDefault="00C41776" w:rsidP="002F307D">
      <w:r>
        <w:t xml:space="preserve">You won’t know what you like unless you try everything out. If you think something is interesting, give </w:t>
      </w:r>
      <w:r>
        <w:t xml:space="preserve">it a shot. If it doesn’t work out, you’ll know it isn’t for you. Continue to try new things until something sticks. </w:t>
      </w:r>
    </w:p>
    <w:p w14:paraId="79385B92" w14:textId="77777777" w:rsidR="00C941F7" w:rsidRDefault="00C941F7" w:rsidP="002F307D"/>
    <w:p w14:paraId="021DEBD3" w14:textId="77777777" w:rsidR="00C941F7" w:rsidRDefault="00C41776" w:rsidP="002F307D">
      <w:pPr>
        <w:rPr>
          <w:b/>
        </w:rPr>
      </w:pPr>
      <w:r>
        <w:rPr>
          <w:b/>
        </w:rPr>
        <w:t>Don’t Follow Others Dreams</w:t>
      </w:r>
    </w:p>
    <w:p w14:paraId="50ECB3D3" w14:textId="77777777" w:rsidR="00C941F7" w:rsidRDefault="00C41776" w:rsidP="002F307D">
      <w:r>
        <w:t>While your parents might want you to follow in their footsteps, if that goal doesn’t interest you, then you nee</w:t>
      </w:r>
      <w:r>
        <w:t xml:space="preserve">d to find what you want to do. It’s your life, nobody else’s and while the pressure to follow the dreams that others have for you, if you don’t do what you want, you’ll only end up with regret and disappointment. </w:t>
      </w:r>
    </w:p>
    <w:p w14:paraId="23BB8C02" w14:textId="77777777" w:rsidR="00F6713B" w:rsidRDefault="00F6713B" w:rsidP="002F307D"/>
    <w:p w14:paraId="6CF6F7D9" w14:textId="77777777" w:rsidR="00F6713B" w:rsidRDefault="00C41776" w:rsidP="002F307D">
      <w:pPr>
        <w:rPr>
          <w:b/>
        </w:rPr>
      </w:pPr>
      <w:r>
        <w:rPr>
          <w:b/>
        </w:rPr>
        <w:t>Be Patient</w:t>
      </w:r>
    </w:p>
    <w:p w14:paraId="598F38D7" w14:textId="77777777" w:rsidR="00124AB5" w:rsidRDefault="00C41776" w:rsidP="002F307D">
      <w:r>
        <w:t>Your perfect calling isn't goi</w:t>
      </w:r>
      <w:r>
        <w:t xml:space="preserve">ng just to hit you on the head. </w:t>
      </w:r>
      <w:r w:rsidR="00BF06CD">
        <w:t xml:space="preserve">It’s going to take time and a fair amount of trial and error before you find what fits. </w:t>
      </w:r>
    </w:p>
    <w:p w14:paraId="6684776E" w14:textId="77777777" w:rsidR="00BF06CD" w:rsidRDefault="00BF06CD" w:rsidP="002F307D"/>
    <w:p w14:paraId="02E6A350" w14:textId="77777777" w:rsidR="00BF06CD" w:rsidRPr="00136C17" w:rsidRDefault="00C41776" w:rsidP="002F307D">
      <w:r>
        <w:t>By spending the time on yourself and finding out what makes you happy, you’ll gain the reward of knowing how to fulfill yourself and a</w:t>
      </w:r>
      <w:r>
        <w:t xml:space="preserve">void disappointment. </w:t>
      </w:r>
    </w:p>
    <w:p w14:paraId="6513DA33" w14:textId="77777777" w:rsidR="002F307D" w:rsidRDefault="002F307D"/>
    <w:sectPr w:rsidR="002F307D"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07D"/>
    <w:rsid w:val="00124AB5"/>
    <w:rsid w:val="00136C17"/>
    <w:rsid w:val="002F307D"/>
    <w:rsid w:val="0064063D"/>
    <w:rsid w:val="00643166"/>
    <w:rsid w:val="00660AAD"/>
    <w:rsid w:val="00812E45"/>
    <w:rsid w:val="008B524D"/>
    <w:rsid w:val="009A7B73"/>
    <w:rsid w:val="00AF6038"/>
    <w:rsid w:val="00BF06CD"/>
    <w:rsid w:val="00C41776"/>
    <w:rsid w:val="00C61E5C"/>
    <w:rsid w:val="00C941F7"/>
    <w:rsid w:val="00DE1E94"/>
    <w:rsid w:val="00ED7616"/>
    <w:rsid w:val="00F671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66B0B1"/>
  <w14:defaultImageDpi w14:val="32767"/>
  <w15:chartTrackingRefBased/>
  <w15:docId w15:val="{A3E87E07-8B91-CF46-8457-0E56E1286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3</TotalTime>
  <Pages>2</Pages>
  <Words>421</Words>
  <Characters>1887</Characters>
  <Application>Microsoft Office Word</Application>
  <DocSecurity>0</DocSecurity>
  <Lines>47</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2018-10-29T17:26:00Z</dcterms:created>
  <dcterms:modified xsi:type="dcterms:W3CDTF">2018-10-29T17:28:00Z</dcterms:modified>
  <cp:category/>
</cp:coreProperties>
</file>